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9AF5D" w14:textId="00EF8402" w:rsidR="00BA00AB" w:rsidRDefault="001B79E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URMSTON</w:t>
      </w:r>
      <w:r>
        <w:rPr>
          <w:rFonts w:ascii="Times New Roman" w:hAnsi="Times New Roman" w:cs="Times New Roman"/>
          <w:sz w:val="24"/>
          <w:szCs w:val="24"/>
        </w:rPr>
        <w:t xml:space="preserve">       (d.1504)</w:t>
      </w:r>
    </w:p>
    <w:p w14:paraId="7FA7EC42" w14:textId="5DD97978" w:rsidR="001B79E6" w:rsidRDefault="001B79E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Lolworth, Cambridgeshire.</w:t>
      </w:r>
    </w:p>
    <w:p w14:paraId="7B15D19F" w14:textId="0F17C996" w:rsidR="001B79E6" w:rsidRDefault="001B79E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9D26AF" w14:textId="0DE1BAFA" w:rsidR="001B79E6" w:rsidRDefault="001B79E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CED387" w14:textId="06B7C23C" w:rsidR="001B79E6" w:rsidRDefault="001B79E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1489-90</w:t>
      </w:r>
      <w:r>
        <w:rPr>
          <w:rFonts w:ascii="Times New Roman" w:hAnsi="Times New Roman" w:cs="Times New Roman"/>
          <w:sz w:val="24"/>
          <w:szCs w:val="24"/>
        </w:rPr>
        <w:tab/>
        <w:t xml:space="preserve">B.A. Cambridge University.    </w:t>
      </w:r>
      <w:r w:rsidRPr="00BD5678">
        <w:rPr>
          <w:rFonts w:ascii="Times New Roman" w:hAnsi="Times New Roman" w:cs="Times New Roman"/>
          <w:sz w:val="24"/>
          <w:szCs w:val="24"/>
        </w:rPr>
        <w:t>(Alumni Cantab. vol.1 part 4</w:t>
      </w:r>
      <w:r>
        <w:rPr>
          <w:rFonts w:ascii="Times New Roman" w:hAnsi="Times New Roman" w:cs="Times New Roman"/>
          <w:sz w:val="24"/>
          <w:szCs w:val="24"/>
        </w:rPr>
        <w:t xml:space="preserve"> p.2</w:t>
      </w:r>
      <w:r>
        <w:rPr>
          <w:rFonts w:ascii="Times New Roman" w:hAnsi="Times New Roman" w:cs="Times New Roman"/>
          <w:sz w:val="24"/>
          <w:szCs w:val="24"/>
        </w:rPr>
        <w:t>91)</w:t>
      </w:r>
    </w:p>
    <w:p w14:paraId="52A32008" w14:textId="02D68535" w:rsidR="001B79E6" w:rsidRDefault="001B79E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>He became Rector of Lolworth.   (ibid.)</w:t>
      </w:r>
    </w:p>
    <w:p w14:paraId="7AC0E983" w14:textId="55CB4DB0" w:rsidR="001B79E6" w:rsidRDefault="001B79E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703685" w14:textId="32E88780" w:rsidR="001B79E6" w:rsidRDefault="001B79E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A304A8" w14:textId="34C67D78" w:rsidR="001B79E6" w:rsidRPr="001B79E6" w:rsidRDefault="001B79E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2021</w:t>
      </w:r>
    </w:p>
    <w:sectPr w:rsidR="001B79E6" w:rsidRPr="001B79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9DFE4" w14:textId="77777777" w:rsidR="001B79E6" w:rsidRDefault="001B79E6" w:rsidP="009139A6">
      <w:r>
        <w:separator/>
      </w:r>
    </w:p>
  </w:endnote>
  <w:endnote w:type="continuationSeparator" w:id="0">
    <w:p w14:paraId="52551EFE" w14:textId="77777777" w:rsidR="001B79E6" w:rsidRDefault="001B79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1F7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5C1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B9E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96204" w14:textId="77777777" w:rsidR="001B79E6" w:rsidRDefault="001B79E6" w:rsidP="009139A6">
      <w:r>
        <w:separator/>
      </w:r>
    </w:p>
  </w:footnote>
  <w:footnote w:type="continuationSeparator" w:id="0">
    <w:p w14:paraId="351E2EA1" w14:textId="77777777" w:rsidR="001B79E6" w:rsidRDefault="001B79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A6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730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63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9E6"/>
    <w:rsid w:val="000666E0"/>
    <w:rsid w:val="001B79E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D841F"/>
  <w15:chartTrackingRefBased/>
  <w15:docId w15:val="{6EB2C1E7-D7BE-4A8F-A46C-5ADC20AA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2021-12-08T20:18:00Z</dcterms:created>
  <dcterms:modified xsi:type="dcterms:W3CDTF">2021-12-08T20:21:00Z</dcterms:modified>
</cp:coreProperties>
</file>